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6DB" w:rsidRDefault="007006DB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7006DB" w:rsidRDefault="007006DB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Rewley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Abbey, near Oxford.</w:t>
      </w:r>
    </w:p>
    <w:p w:rsidR="007006DB" w:rsidRDefault="007006DB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6DB" w:rsidRDefault="007006DB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3199" w:rsidRDefault="00D83199" w:rsidP="00D8319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D83199" w:rsidRDefault="00D83199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pp.99-100)</w:t>
      </w:r>
    </w:p>
    <w:p w:rsidR="007006DB" w:rsidRDefault="007006DB" w:rsidP="007006D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 w:rsidR="00F62AF2">
        <w:rPr>
          <w:rFonts w:ascii="Times New Roman" w:hAnsi="Times New Roman" w:cs="Times New Roman"/>
          <w:sz w:val="24"/>
          <w:szCs w:val="24"/>
        </w:rPr>
        <w:t xml:space="preserve">acolyte and </w:t>
      </w:r>
      <w:r>
        <w:rPr>
          <w:rFonts w:ascii="Times New Roman" w:hAnsi="Times New Roman" w:cs="Times New Roman"/>
          <w:sz w:val="24"/>
          <w:szCs w:val="24"/>
        </w:rPr>
        <w:t xml:space="preserve">subdeacon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7006DB" w:rsidRDefault="007006DB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pp.99-100)</w:t>
      </w:r>
    </w:p>
    <w:p w:rsidR="00DD167E" w:rsidRDefault="00DD167E" w:rsidP="00DD16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Mar.1426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Bishop’s Palace, Exeter, by the</w:t>
      </w:r>
    </w:p>
    <w:p w:rsidR="00DD167E" w:rsidRDefault="00DD167E" w:rsidP="00DD16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Bishop.</w:t>
      </w:r>
    </w:p>
    <w:p w:rsidR="00DD167E" w:rsidRDefault="00DD167E" w:rsidP="00DD16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</w:t>
      </w:r>
      <w:proofErr w:type="gramStart"/>
      <w:r>
        <w:rPr>
          <w:rFonts w:ascii="Times New Roman" w:hAnsi="Times New Roman" w:cs="Times New Roman"/>
          <w:sz w:val="24"/>
          <w:szCs w:val="24"/>
        </w:rPr>
        <w:t>55”part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p.102)</w:t>
      </w:r>
    </w:p>
    <w:p w:rsidR="00DD167E" w:rsidRDefault="00DD167E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D83199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167E" w:rsidRDefault="00DD167E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D83199" w:rsidRPr="007006DB" w:rsidRDefault="00D83199" w:rsidP="007006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  <w:bookmarkStart w:id="0" w:name="_GoBack"/>
      <w:bookmarkEnd w:id="0"/>
    </w:p>
    <w:sectPr w:rsidR="00D83199" w:rsidRPr="007006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6DB" w:rsidRDefault="007006DB" w:rsidP="00E71FC3">
      <w:pPr>
        <w:spacing w:after="0" w:line="240" w:lineRule="auto"/>
      </w:pPr>
      <w:r>
        <w:separator/>
      </w:r>
    </w:p>
  </w:endnote>
  <w:endnote w:type="continuationSeparator" w:id="0">
    <w:p w:rsidR="007006DB" w:rsidRDefault="007006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6DB" w:rsidRDefault="007006DB" w:rsidP="00E71FC3">
      <w:pPr>
        <w:spacing w:after="0" w:line="240" w:lineRule="auto"/>
      </w:pPr>
      <w:r>
        <w:separator/>
      </w:r>
    </w:p>
  </w:footnote>
  <w:footnote w:type="continuationSeparator" w:id="0">
    <w:p w:rsidR="007006DB" w:rsidRDefault="007006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6DB"/>
    <w:rsid w:val="007006DB"/>
    <w:rsid w:val="00AB52E8"/>
    <w:rsid w:val="00B16D3F"/>
    <w:rsid w:val="00D83199"/>
    <w:rsid w:val="00DD167E"/>
    <w:rsid w:val="00E71FC3"/>
    <w:rsid w:val="00EF4813"/>
    <w:rsid w:val="00F6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A7D3A"/>
  <w15:chartTrackingRefBased/>
  <w15:docId w15:val="{B2054853-5928-4538-8216-F2A2B5C64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2016-03-21T12:46:00Z</dcterms:created>
  <dcterms:modified xsi:type="dcterms:W3CDTF">2016-06-03T07:54:00Z</dcterms:modified>
</cp:coreProperties>
</file>